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687D9C58" w:rsidR="003D38A3" w:rsidRPr="003D38A3" w:rsidRDefault="00141640" w:rsidP="003D38A3">
                            <w:pPr>
                              <w:pStyle w:val="CourseContainedHeader"/>
                            </w:pPr>
                            <w:r>
                              <w:t>Folio/Video Creation Worksheet – Project Showcase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687D9C58" w:rsidR="003D38A3" w:rsidRPr="003D38A3" w:rsidRDefault="00141640" w:rsidP="003D38A3">
                      <w:pPr>
                        <w:pStyle w:val="CourseContainedHeader"/>
                      </w:pPr>
                      <w:r>
                        <w:t>Folio/Video Creation Worksheet – Project Showcase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88FF3AA" w:rsidR="003D38A3" w:rsidRPr="003D38A3" w:rsidRDefault="00B76760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141640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88FF3AA" w:rsidR="003D38A3" w:rsidRPr="003D38A3" w:rsidRDefault="00B76760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141640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05701D51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E7F8059" w14:textId="0EE2C5A2" w:rsidR="00141640" w:rsidRDefault="00141640" w:rsidP="00141640">
      <w:pPr>
        <w:rPr>
          <w:lang w:eastAsia="en-AU"/>
        </w:rPr>
      </w:pPr>
      <w:r>
        <w:rPr>
          <w:lang w:eastAsia="en-AU"/>
        </w:rPr>
        <w:t>You will begin creating your final project showcase. This could be a digital folio (e.g. slide deck, photo journal) or video presentation (e.g. narrated walkthrough of your mallet project).</w:t>
      </w:r>
    </w:p>
    <w:p w14:paraId="0BB1A0BA" w14:textId="77777777" w:rsidR="00141640" w:rsidRDefault="00141640" w:rsidP="00141640">
      <w:pPr>
        <w:rPr>
          <w:lang w:eastAsia="en-AU"/>
        </w:rPr>
      </w:pPr>
    </w:p>
    <w:p w14:paraId="2E013E61" w14:textId="6A54042D" w:rsidR="00141640" w:rsidRDefault="00141640" w:rsidP="00141640">
      <w:pPr>
        <w:rPr>
          <w:lang w:eastAsia="en-AU"/>
        </w:rPr>
      </w:pPr>
      <w:r>
        <w:rPr>
          <w:lang w:eastAsia="en-AU"/>
        </w:rPr>
        <w:t xml:space="preserve">Your goal is to plan and begin drafting the </w:t>
      </w:r>
      <w:r w:rsidRPr="005D44F7">
        <w:rPr>
          <w:b/>
          <w:bCs/>
          <w:lang w:eastAsia="en-AU"/>
        </w:rPr>
        <w:t>introduction</w:t>
      </w:r>
      <w:r>
        <w:rPr>
          <w:lang w:eastAsia="en-AU"/>
        </w:rPr>
        <w:t xml:space="preserve">, a </w:t>
      </w:r>
      <w:r w:rsidRPr="005D44F7">
        <w:rPr>
          <w:b/>
          <w:bCs/>
          <w:lang w:eastAsia="en-AU"/>
        </w:rPr>
        <w:t>summary of your build process</w:t>
      </w:r>
      <w:r>
        <w:rPr>
          <w:lang w:eastAsia="en-AU"/>
        </w:rPr>
        <w:t xml:space="preserve">, and insert </w:t>
      </w:r>
      <w:r w:rsidRPr="005D44F7">
        <w:rPr>
          <w:b/>
          <w:bCs/>
          <w:lang w:eastAsia="en-AU"/>
        </w:rPr>
        <w:t>visuals with captions</w:t>
      </w:r>
      <w:r>
        <w:rPr>
          <w:lang w:eastAsia="en-AU"/>
        </w:rPr>
        <w:t xml:space="preserve"> to communicate</w:t>
      </w:r>
      <w:r w:rsidR="005D44F7">
        <w:rPr>
          <w:lang w:eastAsia="en-AU"/>
        </w:rPr>
        <w:t xml:space="preserve"> your journey effectively.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61FDABB4" w:rsidR="00F9673B" w:rsidRDefault="00F9673B" w:rsidP="00F9673B">
      <w:pPr>
        <w:pStyle w:val="Heading4"/>
        <w:numPr>
          <w:ilvl w:val="0"/>
          <w:numId w:val="0"/>
        </w:numPr>
        <w:ind w:left="284" w:hanging="284"/>
      </w:pPr>
      <w:r>
        <w:t>Step 1 – Project Format</w:t>
      </w:r>
    </w:p>
    <w:p w14:paraId="1B7E244B" w14:textId="5B843BBD" w:rsidR="00F9673B" w:rsidRPr="00B51292" w:rsidRDefault="00F9673B" w:rsidP="00F9673B">
      <w:pPr>
        <w:rPr>
          <w:b/>
          <w:bCs/>
          <w:lang w:eastAsia="en-AU"/>
        </w:rPr>
      </w:pPr>
      <w:r w:rsidRPr="00B51292">
        <w:rPr>
          <w:b/>
          <w:bCs/>
          <w:lang w:eastAsia="en-AU"/>
        </w:rPr>
        <w:t>What format are you using for your final showcase?</w:t>
      </w:r>
    </w:p>
    <w:p w14:paraId="4C97629F" w14:textId="494F72CF" w:rsidR="006F30EF" w:rsidRDefault="00FF3E91" w:rsidP="00F9673B">
      <w:sdt>
        <w:sdtPr>
          <w:rPr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129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F30EF">
        <w:t xml:space="preserve"> </w:t>
      </w:r>
      <w:r w:rsidR="00B51292">
        <w:t xml:space="preserve"> Folio (e.g. document, slides)</w:t>
      </w:r>
    </w:p>
    <w:p w14:paraId="18F221A7" w14:textId="6506A637" w:rsidR="00B51292" w:rsidRDefault="00FF3E91" w:rsidP="00F9673B">
      <w:pPr>
        <w:rPr>
          <w:lang w:eastAsia="en-AU"/>
        </w:rPr>
      </w:pPr>
      <w:sdt>
        <w:sdtPr>
          <w:rPr>
            <w:sz w:val="28"/>
            <w:szCs w:val="28"/>
          </w:rPr>
          <w:id w:val="-206501534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129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51292">
        <w:t xml:space="preserve">  Video (e.g. voiceover or screen recording)</w:t>
      </w:r>
    </w:p>
    <w:p w14:paraId="6178ED39" w14:textId="77777777" w:rsidR="00F9673B" w:rsidRDefault="00F9673B" w:rsidP="00141640">
      <w:pPr>
        <w:rPr>
          <w:lang w:eastAsia="en-AU"/>
        </w:rPr>
      </w:pPr>
    </w:p>
    <w:p w14:paraId="02EEDF29" w14:textId="7F172702" w:rsidR="00E72134" w:rsidRDefault="00E72134" w:rsidP="00E72134">
      <w:pPr>
        <w:pStyle w:val="Heading4"/>
        <w:numPr>
          <w:ilvl w:val="0"/>
          <w:numId w:val="0"/>
        </w:numPr>
        <w:ind w:left="284" w:hanging="284"/>
      </w:pPr>
      <w:r>
        <w:t xml:space="preserve">Step </w:t>
      </w:r>
      <w:r w:rsidR="00F9673B">
        <w:t>2</w:t>
      </w:r>
      <w:r>
        <w:t xml:space="preserve"> – Introduction Draft</w:t>
      </w:r>
    </w:p>
    <w:p w14:paraId="20F3EC9B" w14:textId="68E0B1E5" w:rsidR="00E72134" w:rsidRDefault="00E72134" w:rsidP="00E72134">
      <w:pPr>
        <w:rPr>
          <w:lang w:eastAsia="en-AU"/>
        </w:rPr>
      </w:pPr>
      <w:r>
        <w:rPr>
          <w:lang w:eastAsia="en-AU"/>
        </w:rPr>
        <w:t xml:space="preserve">Write your opening sentence or paragraph introducing your project. </w:t>
      </w:r>
      <w:r w:rsidRPr="00E72134">
        <w:rPr>
          <w:i/>
          <w:iCs/>
          <w:lang w:eastAsia="en-AU"/>
        </w:rPr>
        <w:t>“This project was focused on…”</w:t>
      </w:r>
    </w:p>
    <w:p w14:paraId="21674FC5" w14:textId="2E0C54D2" w:rsidR="00E5074B" w:rsidRPr="00E5074B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074B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074B">
        <w:br w:type="page"/>
      </w:r>
    </w:p>
    <w:p w14:paraId="240209AA" w14:textId="06AFCD65" w:rsidR="005D44F7" w:rsidRDefault="00B51292" w:rsidP="00E5074B">
      <w:pPr>
        <w:pStyle w:val="Heading4"/>
        <w:numPr>
          <w:ilvl w:val="0"/>
          <w:numId w:val="0"/>
        </w:numPr>
        <w:ind w:left="284" w:hanging="284"/>
      </w:pPr>
      <w:r>
        <w:lastRenderedPageBreak/>
        <w:t>Step 3 – Build Process Summary</w:t>
      </w:r>
    </w:p>
    <w:p w14:paraId="538FDA5E" w14:textId="7CF7EB37" w:rsidR="00B51292" w:rsidRPr="00B51292" w:rsidRDefault="00B51292" w:rsidP="00B51292">
      <w:pPr>
        <w:rPr>
          <w:lang w:eastAsia="en-AU"/>
        </w:rPr>
      </w:pPr>
      <w:r>
        <w:rPr>
          <w:lang w:eastAsia="en-AU"/>
        </w:rPr>
        <w:t>List the main stages of your project and describe what happened at each stage.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4868"/>
        <w:gridCol w:w="4868"/>
      </w:tblGrid>
      <w:tr w:rsidR="00A02278" w14:paraId="7D69DB96" w14:textId="77777777" w:rsidTr="00B51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8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0DBE17" w14:textId="6818B4DA" w:rsidR="00A02278" w:rsidRDefault="00B51292" w:rsidP="00301451">
            <w:pPr>
              <w:pStyle w:val="TableHeadings"/>
            </w:pPr>
            <w:r>
              <w:t>Project Stage</w:t>
            </w:r>
          </w:p>
        </w:tc>
        <w:tc>
          <w:tcPr>
            <w:tcW w:w="48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9423EA3" w14:textId="6D93D633" w:rsidR="00A02278" w:rsidRDefault="00B51292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What Happened</w:t>
            </w:r>
          </w:p>
        </w:tc>
      </w:tr>
      <w:tr w:rsidR="00A02278" w:rsidRPr="000A0E77" w14:paraId="0A193DFA" w14:textId="77777777" w:rsidTr="00B512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1A0ABE" w14:textId="0EBB067C" w:rsidR="00A02278" w:rsidRPr="00792603" w:rsidRDefault="00B51292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Planning </w:t>
            </w:r>
            <w:r w:rsidR="00346DF9">
              <w:rPr>
                <w:b w:val="0"/>
                <w:bCs w:val="0"/>
              </w:rPr>
              <w:t>and Materials</w:t>
            </w:r>
          </w:p>
        </w:tc>
        <w:tc>
          <w:tcPr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FACC3C3" w14:textId="77777777" w:rsidR="00A02278" w:rsidRDefault="00A02278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6CF8C2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D39B4AF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7B19A95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2CD9A8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F1B019A" w14:textId="77777777" w:rsidR="00E5074B" w:rsidRPr="000A0E77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02278" w:rsidRPr="000A0E77" w14:paraId="26CA26DB" w14:textId="77777777" w:rsidTr="00B5129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6B48CF" w14:textId="61F9617E" w:rsidR="00A02278" w:rsidRPr="00792603" w:rsidRDefault="00346DF9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Machining and Measurements</w:t>
            </w:r>
          </w:p>
        </w:tc>
        <w:tc>
          <w:tcPr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8AA04DA" w14:textId="77777777" w:rsidR="00A02278" w:rsidRDefault="00A0227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5308A73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4B5C86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1F2E3F7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8E35C03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FD4EE62" w14:textId="77777777" w:rsidR="00E5074B" w:rsidRPr="000A0E77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02278" w:rsidRPr="000A0E77" w14:paraId="72E5B55A" w14:textId="77777777" w:rsidTr="00B512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415FC6" w14:textId="688BA712" w:rsidR="00A02278" w:rsidRPr="00792603" w:rsidRDefault="00346DF9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Assembly and QA</w:t>
            </w:r>
          </w:p>
        </w:tc>
        <w:tc>
          <w:tcPr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3FE1A24" w14:textId="77777777" w:rsidR="00A02278" w:rsidRDefault="00A02278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440C101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9F4310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22D7989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9B09079" w14:textId="77777777" w:rsidR="00E5074B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B03FBF5" w14:textId="77777777" w:rsidR="00E5074B" w:rsidRPr="000A0E77" w:rsidRDefault="00E5074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02278" w:rsidRPr="000A0E77" w14:paraId="03DC9E40" w14:textId="77777777" w:rsidTr="00B5129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16B253E" w14:textId="561A988E" w:rsidR="00A02278" w:rsidRPr="00792603" w:rsidRDefault="00346DF9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Adjustments and Fit Check</w:t>
            </w:r>
          </w:p>
        </w:tc>
        <w:tc>
          <w:tcPr>
            <w:tcW w:w="48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52C7C72" w14:textId="77777777" w:rsidR="00A02278" w:rsidRDefault="00A0227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547086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6887169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6DBF48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B97260" w14:textId="77777777" w:rsidR="00E5074B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680BCED" w14:textId="77777777" w:rsidR="00E5074B" w:rsidRPr="000A0E77" w:rsidRDefault="00E5074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13EA35B" w14:textId="77777777" w:rsidR="00A02278" w:rsidRPr="00A02278" w:rsidRDefault="00A02278" w:rsidP="00A02278">
      <w:pPr>
        <w:rPr>
          <w:lang w:eastAsia="en-AU"/>
        </w:rPr>
      </w:pPr>
    </w:p>
    <w:p w14:paraId="0982F50C" w14:textId="69508C9C" w:rsidR="00A02278" w:rsidRDefault="00346DF9" w:rsidP="00346DF9">
      <w:pPr>
        <w:pStyle w:val="Heading4"/>
        <w:numPr>
          <w:ilvl w:val="0"/>
          <w:numId w:val="0"/>
        </w:numPr>
        <w:ind w:left="284" w:hanging="284"/>
      </w:pPr>
      <w:r>
        <w:t>Step 4 – Visuals and Captions</w:t>
      </w:r>
    </w:p>
    <w:p w14:paraId="064F36D1" w14:textId="3CB5C3DF" w:rsidR="00A02278" w:rsidRDefault="00346DF9" w:rsidP="00A02278">
      <w:pPr>
        <w:rPr>
          <w:lang w:eastAsia="en-AU"/>
        </w:rPr>
      </w:pPr>
      <w:r>
        <w:rPr>
          <w:lang w:eastAsia="en-AU"/>
        </w:rPr>
        <w:t>Choose at least two images or screenshots that show part of your process. Write a short caption for each.</w:t>
      </w:r>
    </w:p>
    <w:p w14:paraId="5E95C585" w14:textId="77777777" w:rsidR="00804BBC" w:rsidRDefault="00804BBC" w:rsidP="00A02278">
      <w:pPr>
        <w:rPr>
          <w:lang w:eastAsia="en-AU"/>
        </w:rPr>
      </w:pPr>
    </w:p>
    <w:p w14:paraId="31AD2CC6" w14:textId="67CEA00F" w:rsidR="00346DF9" w:rsidRPr="00804BBC" w:rsidRDefault="00346DF9" w:rsidP="00A02278">
      <w:pPr>
        <w:rPr>
          <w:b/>
          <w:bCs/>
          <w:lang w:eastAsia="en-AU"/>
        </w:rPr>
      </w:pPr>
      <w:r w:rsidRPr="00804BBC">
        <w:rPr>
          <w:b/>
          <w:bCs/>
          <w:lang w:eastAsia="en-AU"/>
        </w:rPr>
        <w:t>Image 1 Caption:</w:t>
      </w:r>
    </w:p>
    <w:p w14:paraId="1BE4AF34" w14:textId="77777777" w:rsidR="00346DF9" w:rsidRDefault="00A02278" w:rsidP="00A0227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10F49F77" w14:textId="07911A70" w:rsidR="00804BBC" w:rsidRPr="00804BBC" w:rsidRDefault="00804BBC" w:rsidP="00804BBC">
      <w:pPr>
        <w:rPr>
          <w:b/>
          <w:bCs/>
          <w:lang w:eastAsia="en-AU"/>
        </w:rPr>
      </w:pPr>
      <w:r w:rsidRPr="00804BBC">
        <w:rPr>
          <w:b/>
          <w:bCs/>
          <w:lang w:eastAsia="en-AU"/>
        </w:rPr>
        <w:t>Image 2 Caption:</w:t>
      </w:r>
    </w:p>
    <w:p w14:paraId="1396456A" w14:textId="77777777" w:rsidR="00804BBC" w:rsidRDefault="00804BBC" w:rsidP="00804BBC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4F80567E" w14:textId="77777777" w:rsidR="00A02278" w:rsidRDefault="00A02278" w:rsidP="00A02278">
      <w:pPr>
        <w:rPr>
          <w:lang w:eastAsia="en-AU"/>
        </w:rPr>
      </w:pPr>
    </w:p>
    <w:bookmarkEnd w:id="0"/>
    <w:bookmarkEnd w:id="1"/>
    <w:bookmarkEnd w:id="2"/>
    <w:bookmarkEnd w:id="3"/>
    <w:sectPr w:rsidR="00A02278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5763577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76760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2"/>
  </w:num>
  <w:num w:numId="4" w16cid:durableId="1534071080">
    <w:abstractNumId w:val="27"/>
  </w:num>
  <w:num w:numId="5" w16cid:durableId="1673219778">
    <w:abstractNumId w:val="14"/>
  </w:num>
  <w:num w:numId="6" w16cid:durableId="1200585890">
    <w:abstractNumId w:val="25"/>
  </w:num>
  <w:num w:numId="7" w16cid:durableId="1908228620">
    <w:abstractNumId w:val="18"/>
  </w:num>
  <w:num w:numId="8" w16cid:durableId="1147357831">
    <w:abstractNumId w:val="24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21"/>
  </w:num>
  <w:num w:numId="20" w16cid:durableId="2127193325">
    <w:abstractNumId w:val="29"/>
  </w:num>
  <w:num w:numId="21" w16cid:durableId="383067315">
    <w:abstractNumId w:val="28"/>
  </w:num>
  <w:num w:numId="22" w16cid:durableId="1951935085">
    <w:abstractNumId w:val="31"/>
  </w:num>
  <w:num w:numId="23" w16cid:durableId="558134442">
    <w:abstractNumId w:val="30"/>
  </w:num>
  <w:num w:numId="24" w16cid:durableId="54202057">
    <w:abstractNumId w:val="22"/>
  </w:num>
  <w:num w:numId="25" w16cid:durableId="580530458">
    <w:abstractNumId w:val="26"/>
  </w:num>
  <w:num w:numId="26" w16cid:durableId="441651303">
    <w:abstractNumId w:val="20"/>
  </w:num>
  <w:num w:numId="27" w16cid:durableId="1674410907">
    <w:abstractNumId w:val="16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19"/>
  </w:num>
  <w:num w:numId="32" w16cid:durableId="1696350815">
    <w:abstractNumId w:val="23"/>
  </w:num>
  <w:num w:numId="33" w16cid:durableId="1697523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292"/>
    <w:rsid w:val="00B518E1"/>
    <w:rsid w:val="00B54683"/>
    <w:rsid w:val="00B553E9"/>
    <w:rsid w:val="00B61659"/>
    <w:rsid w:val="00B76760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6673C"/>
    <w:rsid w:val="00E708AA"/>
    <w:rsid w:val="00E72134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  <w:rsid w:val="00FF3308"/>
    <w:rsid w:val="00FF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A4A82D9E-3F29-4195-98E5-844A2800E25C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13</cp:revision>
  <dcterms:created xsi:type="dcterms:W3CDTF">2025-07-09T05:57:00Z</dcterms:created>
  <dcterms:modified xsi:type="dcterms:W3CDTF">2025-09-26T04:16:00Z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